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4D2D" w:rsidR="00261007" w:rsidP="00FC3AE8" w:rsidRDefault="00261007" w14:paraId="b249fc4" w14:textId="b249fc4">
      <w:pPr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</w:p>
    <w:p w:rsidRPr="006D4D2D" w:rsidR="00FC3AE8" w:rsidP="00FC3AE8" w:rsidRDefault="00FC3AE8">
      <w:pPr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REPUBLIKA HRVATSKA</w:t>
      </w:r>
    </w:p>
    <w:p w:rsidRPr="006D4D2D" w:rsidR="00FC3AE8" w:rsidP="00FC3AE8" w:rsidRDefault="00FC3AE8">
      <w:pPr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TRGOVAČKI SUD U ZAGREBU</w:t>
      </w:r>
    </w:p>
    <w:p w:rsidRPr="006D4D2D" w:rsidR="00FC3AE8" w:rsidP="00FC3AE8" w:rsidRDefault="00FC3AE8">
      <w:pPr>
        <w:rPr>
          <w:rFonts w:ascii="Arial" w:hAnsi="Arial" w:cs="Arial"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Zagreb, </w:t>
      </w:r>
      <w:proofErr w:type="spellStart"/>
      <w:r w:rsidRPr="006D4D2D">
        <w:rPr>
          <w:rFonts w:ascii="Arial" w:hAnsi="Arial" w:cs="Arial"/>
          <w:bCs/>
          <w:sz w:val="24"/>
          <w:szCs w:val="24"/>
        </w:rPr>
        <w:t>Amruševa</w:t>
      </w:r>
      <w:proofErr w:type="spellEnd"/>
      <w:r w:rsidRPr="006D4D2D">
        <w:rPr>
          <w:rFonts w:ascii="Arial" w:hAnsi="Arial" w:cs="Arial"/>
          <w:bCs/>
          <w:sz w:val="24"/>
          <w:szCs w:val="24"/>
        </w:rPr>
        <w:t xml:space="preserve"> 2/II</w:t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  <w:t xml:space="preserve">        </w:t>
      </w:r>
    </w:p>
    <w:p w:rsidRPr="006D4D2D" w:rsidR="0001318C" w:rsidP="004B684B" w:rsidRDefault="0001318C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EC799F" w:rsidP="00FC3AE8" w:rsidRDefault="00EC799F">
      <w:pPr>
        <w:ind w:firstLine="360"/>
        <w:jc w:val="both"/>
        <w:rPr>
          <w:rFonts w:ascii="Arial" w:hAnsi="Arial" w:cs="Arial"/>
          <w:bCs/>
          <w:sz w:val="24"/>
          <w:szCs w:val="24"/>
        </w:rPr>
      </w:pPr>
    </w:p>
    <w:p w:rsidRPr="006D4D2D" w:rsidR="00FC3AE8" w:rsidP="00FC3AE8" w:rsidRDefault="00FC3AE8">
      <w:pPr>
        <w:ind w:firstLine="360"/>
        <w:jc w:val="center"/>
        <w:rPr>
          <w:rFonts w:ascii="Arial" w:hAnsi="Arial" w:cs="Arial"/>
          <w:b/>
          <w:bCs/>
          <w:sz w:val="24"/>
          <w:szCs w:val="24"/>
        </w:rPr>
      </w:pPr>
      <w:r w:rsidRPr="006D4D2D">
        <w:rPr>
          <w:rFonts w:ascii="Arial" w:hAnsi="Arial" w:cs="Arial"/>
          <w:b/>
          <w:bCs/>
          <w:sz w:val="24"/>
          <w:szCs w:val="24"/>
        </w:rPr>
        <w:t>Z A P I S N I K</w:t>
      </w:r>
    </w:p>
    <w:p w:rsidRPr="006D4D2D" w:rsidR="00FC3AE8" w:rsidP="00FC3AE8" w:rsidRDefault="00FC3AE8">
      <w:pPr>
        <w:ind w:firstLine="360"/>
        <w:jc w:val="center"/>
        <w:rPr>
          <w:rFonts w:ascii="Arial" w:hAnsi="Arial" w:cs="Arial"/>
          <w:b/>
          <w:bCs/>
          <w:sz w:val="24"/>
          <w:szCs w:val="24"/>
        </w:rPr>
      </w:pPr>
      <w:r w:rsidRPr="006D4D2D">
        <w:rPr>
          <w:rFonts w:ascii="Arial" w:hAnsi="Arial" w:cs="Arial"/>
          <w:b/>
          <w:bCs/>
          <w:sz w:val="24"/>
          <w:szCs w:val="24"/>
        </w:rPr>
        <w:t>SA ISPITNOG ROČIŠTA</w:t>
      </w:r>
    </w:p>
    <w:p w:rsidRPr="006D4D2D" w:rsidR="00FC3AE8" w:rsidP="00FC3AE8" w:rsidRDefault="00FC3AE8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EF5162" w:rsidP="00B5156C" w:rsidRDefault="00FC3AE8">
      <w:pPr>
        <w:jc w:val="both"/>
        <w:rPr>
          <w:rFonts w:ascii="Arial" w:hAnsi="Arial" w:cs="Arial"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održanog dana </w:t>
      </w:r>
      <w:r w:rsidRPr="006D4D2D" w:rsidR="00EC799F">
        <w:rPr>
          <w:rFonts w:ascii="Arial" w:hAnsi="Arial" w:cs="Arial"/>
          <w:b/>
          <w:bCs/>
          <w:sz w:val="24"/>
          <w:szCs w:val="24"/>
        </w:rPr>
        <w:t>11. listopada</w:t>
      </w:r>
      <w:r w:rsidRPr="006D4D2D" w:rsidR="0071127F">
        <w:rPr>
          <w:rFonts w:ascii="Arial" w:hAnsi="Arial" w:cs="Arial"/>
          <w:b/>
          <w:bCs/>
          <w:sz w:val="24"/>
          <w:szCs w:val="24"/>
        </w:rPr>
        <w:t xml:space="preserve"> 2021</w:t>
      </w:r>
      <w:r w:rsidRPr="006D4D2D">
        <w:rPr>
          <w:rFonts w:ascii="Arial" w:hAnsi="Arial" w:cs="Arial"/>
          <w:b/>
          <w:bCs/>
          <w:sz w:val="24"/>
          <w:szCs w:val="24"/>
        </w:rPr>
        <w:t>.</w:t>
      </w:r>
      <w:r w:rsidRPr="006D4D2D">
        <w:rPr>
          <w:rFonts w:ascii="Arial" w:hAnsi="Arial" w:cs="Arial"/>
          <w:bCs/>
          <w:sz w:val="24"/>
          <w:szCs w:val="24"/>
        </w:rPr>
        <w:t xml:space="preserve"> u Trgovačkom sudu u Zagrebu, Petrinjska 8, </w:t>
      </w:r>
      <w:r w:rsidRPr="006D4D2D" w:rsidR="00B5156C">
        <w:rPr>
          <w:rFonts w:ascii="Arial" w:hAnsi="Arial" w:cs="Arial"/>
          <w:bCs/>
          <w:sz w:val="24"/>
          <w:szCs w:val="24"/>
        </w:rPr>
        <w:t>dvorana 100</w:t>
      </w:r>
      <w:r w:rsidRPr="006D4D2D" w:rsidR="00E84EB2">
        <w:rPr>
          <w:rFonts w:ascii="Arial" w:hAnsi="Arial" w:cs="Arial"/>
          <w:bCs/>
          <w:sz w:val="24"/>
          <w:szCs w:val="24"/>
        </w:rPr>
        <w:t xml:space="preserve">, </w:t>
      </w:r>
      <w:r w:rsidRPr="006D4D2D" w:rsidR="004932F1">
        <w:rPr>
          <w:rFonts w:ascii="Arial" w:hAnsi="Arial" w:cs="Arial"/>
          <w:bCs/>
          <w:sz w:val="24"/>
          <w:szCs w:val="24"/>
        </w:rPr>
        <w:t>u stečajnom predmetu</w:t>
      </w:r>
      <w:r w:rsidRPr="006D4D2D" w:rsidR="009331B3">
        <w:rPr>
          <w:rFonts w:ascii="Arial" w:hAnsi="Arial" w:cs="Arial"/>
          <w:bCs/>
          <w:sz w:val="24"/>
          <w:szCs w:val="24"/>
        </w:rPr>
        <w:t xml:space="preserve"> nad </w:t>
      </w:r>
      <w:r w:rsidRPr="006D4D2D" w:rsidR="00A667B8">
        <w:rPr>
          <w:rFonts w:ascii="Arial" w:hAnsi="Arial" w:cs="Arial"/>
          <w:sz w:val="24"/>
          <w:szCs w:val="24"/>
        </w:rPr>
        <w:t xml:space="preserve">Stečajna masa iza INSTITUT d.d., Split (Grad Split), </w:t>
      </w:r>
      <w:proofErr w:type="spellStart"/>
      <w:r w:rsidRPr="006D4D2D" w:rsidR="00A667B8">
        <w:rPr>
          <w:rFonts w:ascii="Arial" w:hAnsi="Arial" w:cs="Arial"/>
          <w:sz w:val="24"/>
          <w:szCs w:val="24"/>
        </w:rPr>
        <w:t>Smiljanićeva</w:t>
      </w:r>
      <w:proofErr w:type="spellEnd"/>
      <w:r w:rsidRPr="006D4D2D" w:rsidR="00A667B8">
        <w:rPr>
          <w:rFonts w:ascii="Arial" w:hAnsi="Arial" w:cs="Arial"/>
          <w:sz w:val="24"/>
          <w:szCs w:val="24"/>
        </w:rPr>
        <w:t xml:space="preserve"> 2, </w:t>
      </w:r>
      <w:proofErr w:type="spellStart"/>
      <w:r w:rsidRPr="006D4D2D" w:rsidR="00A667B8">
        <w:rPr>
          <w:rFonts w:ascii="Arial" w:hAnsi="Arial" w:cs="Arial"/>
          <w:sz w:val="24"/>
          <w:szCs w:val="24"/>
        </w:rPr>
        <w:t>OIB</w:t>
      </w:r>
      <w:proofErr w:type="spellEnd"/>
      <w:r w:rsidRPr="006D4D2D" w:rsidR="00A667B8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6D4D2D" w:rsidR="00A667B8">
        <w:rPr>
          <w:rFonts w:ascii="Arial" w:hAnsi="Arial" w:cs="Arial"/>
          <w:sz w:val="24"/>
          <w:szCs w:val="24"/>
        </w:rPr>
        <w:t>49489158231</w:t>
      </w:r>
      <w:proofErr w:type="spellEnd"/>
      <w:r w:rsidRPr="006D4D2D" w:rsidR="00A667B8">
        <w:rPr>
          <w:rFonts w:ascii="Arial" w:hAnsi="Arial" w:cs="Arial"/>
          <w:sz w:val="24"/>
          <w:szCs w:val="24"/>
        </w:rPr>
        <w:t xml:space="preserve">, (ranije: INSTITUT d.d., Karlovac (Grad Karlovac), Mala </w:t>
      </w:r>
      <w:proofErr w:type="spellStart"/>
      <w:r w:rsidRPr="006D4D2D" w:rsidR="00A667B8">
        <w:rPr>
          <w:rFonts w:ascii="Arial" w:hAnsi="Arial" w:cs="Arial"/>
          <w:sz w:val="24"/>
          <w:szCs w:val="24"/>
        </w:rPr>
        <w:t>Švarča</w:t>
      </w:r>
      <w:proofErr w:type="spellEnd"/>
      <w:r w:rsidRPr="006D4D2D" w:rsidR="00A667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D4D2D" w:rsidR="00A667B8">
        <w:rPr>
          <w:rFonts w:ascii="Arial" w:hAnsi="Arial" w:cs="Arial"/>
          <w:sz w:val="24"/>
          <w:szCs w:val="24"/>
        </w:rPr>
        <w:t>155</w:t>
      </w:r>
      <w:proofErr w:type="spellEnd"/>
      <w:r w:rsidRPr="006D4D2D" w:rsidR="00A667B8">
        <w:rPr>
          <w:rFonts w:ascii="Arial" w:hAnsi="Arial" w:cs="Arial"/>
          <w:sz w:val="24"/>
          <w:szCs w:val="24"/>
        </w:rPr>
        <w:t xml:space="preserve">, raniji </w:t>
      </w:r>
      <w:proofErr w:type="spellStart"/>
      <w:r w:rsidRPr="006D4D2D" w:rsidR="00A667B8">
        <w:rPr>
          <w:rFonts w:ascii="Arial" w:hAnsi="Arial" w:cs="Arial"/>
          <w:sz w:val="24"/>
          <w:szCs w:val="24"/>
        </w:rPr>
        <w:t>OIB</w:t>
      </w:r>
      <w:proofErr w:type="spellEnd"/>
      <w:r w:rsidRPr="006D4D2D" w:rsidR="00A667B8">
        <w:rPr>
          <w:rFonts w:ascii="Arial" w:hAnsi="Arial" w:cs="Arial"/>
          <w:sz w:val="24"/>
          <w:szCs w:val="24"/>
        </w:rPr>
        <w:t>: 46411233295)</w:t>
      </w:r>
    </w:p>
    <w:p w:rsidRPr="006D4D2D" w:rsidR="00A667B8" w:rsidP="00B5156C" w:rsidRDefault="00A667B8">
      <w:pPr>
        <w:jc w:val="both"/>
        <w:rPr>
          <w:rFonts w:ascii="Arial" w:hAnsi="Arial" w:cs="Arial"/>
          <w:sz w:val="24"/>
          <w:szCs w:val="24"/>
        </w:rPr>
      </w:pPr>
    </w:p>
    <w:p w:rsidRPr="006D4D2D" w:rsidR="00FC3AE8" w:rsidP="00D64DBA" w:rsidRDefault="00FC3AE8">
      <w:pPr>
        <w:jc w:val="both"/>
        <w:rPr>
          <w:rFonts w:ascii="Arial" w:hAnsi="Arial" w:cs="Arial"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NAZOČNI OD SUDA:</w:t>
      </w:r>
    </w:p>
    <w:p w:rsidRPr="006D4D2D" w:rsidR="00FC3AE8" w:rsidP="007C633E" w:rsidRDefault="00FC3AE8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Nikola Ribarić, stečajni sudac</w:t>
      </w:r>
    </w:p>
    <w:p w:rsidRPr="006D4D2D" w:rsidR="00FC3AE8" w:rsidP="007C633E" w:rsidRDefault="00D64DBA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Maja Hajtek</w:t>
      </w:r>
      <w:r w:rsidRPr="006D4D2D" w:rsidR="00957E20">
        <w:rPr>
          <w:rFonts w:ascii="Arial" w:hAnsi="Arial" w:cs="Arial"/>
          <w:bCs/>
          <w:sz w:val="24"/>
          <w:szCs w:val="24"/>
        </w:rPr>
        <w:t xml:space="preserve">, </w:t>
      </w:r>
      <w:r w:rsidRPr="006D4D2D" w:rsidR="00FC3AE8">
        <w:rPr>
          <w:rFonts w:ascii="Arial" w:hAnsi="Arial" w:cs="Arial"/>
          <w:bCs/>
          <w:sz w:val="24"/>
          <w:szCs w:val="24"/>
        </w:rPr>
        <w:t>zapisničar</w:t>
      </w:r>
    </w:p>
    <w:p w:rsidRPr="006D4D2D" w:rsidR="00A62EAE" w:rsidP="007C633E" w:rsidRDefault="00A62EAE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A62EAE" w:rsidP="007C633E" w:rsidRDefault="00A667B8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Započeto u 11,40</w:t>
      </w:r>
      <w:r w:rsidRPr="006D4D2D" w:rsidR="00A62EAE">
        <w:rPr>
          <w:rFonts w:ascii="Arial" w:hAnsi="Arial" w:cs="Arial"/>
          <w:bCs/>
          <w:sz w:val="24"/>
          <w:szCs w:val="24"/>
        </w:rPr>
        <w:t xml:space="preserve"> sati.</w:t>
      </w:r>
    </w:p>
    <w:p w:rsidRPr="006D4D2D" w:rsidR="0014761B" w:rsidP="007C633E" w:rsidRDefault="0014761B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A62EAE" w:rsidP="007C633E" w:rsidRDefault="00A62EAE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Ročište je javno.</w:t>
      </w:r>
    </w:p>
    <w:p w:rsidRPr="006D4D2D" w:rsidR="00FC3AE8" w:rsidP="007C633E" w:rsidRDefault="00FC3AE8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FC3AE8" w:rsidP="007C633E" w:rsidRDefault="00FC2A2E">
      <w:pPr>
        <w:jc w:val="both"/>
        <w:rPr>
          <w:rFonts w:ascii="Arial" w:hAnsi="Arial" w:cs="Arial"/>
          <w:sz w:val="24"/>
          <w:szCs w:val="24"/>
        </w:rPr>
      </w:pPr>
      <w:r w:rsidRPr="006D4D2D">
        <w:rPr>
          <w:rFonts w:ascii="Arial" w:hAnsi="Arial" w:cs="Arial"/>
          <w:sz w:val="24"/>
          <w:szCs w:val="24"/>
        </w:rPr>
        <w:t>Utvrđuje</w:t>
      </w:r>
      <w:r w:rsidRPr="006D4D2D" w:rsidR="001772DD">
        <w:rPr>
          <w:rFonts w:ascii="Arial" w:hAnsi="Arial" w:cs="Arial"/>
          <w:sz w:val="24"/>
          <w:szCs w:val="24"/>
        </w:rPr>
        <w:t xml:space="preserve"> se da </w:t>
      </w:r>
      <w:r w:rsidRPr="006D4D2D" w:rsidR="0014761B">
        <w:rPr>
          <w:rFonts w:ascii="Arial" w:hAnsi="Arial" w:cs="Arial"/>
          <w:sz w:val="24"/>
          <w:szCs w:val="24"/>
        </w:rPr>
        <w:t>ni</w:t>
      </w:r>
      <w:r w:rsidRPr="006D4D2D" w:rsidR="00F162D1">
        <w:rPr>
          <w:rFonts w:ascii="Arial" w:hAnsi="Arial" w:cs="Arial"/>
          <w:sz w:val="24"/>
          <w:szCs w:val="24"/>
        </w:rPr>
        <w:t>je pristupila stečajna</w:t>
      </w:r>
      <w:r w:rsidRPr="006D4D2D" w:rsidR="00FC3AE8">
        <w:rPr>
          <w:rFonts w:ascii="Arial" w:hAnsi="Arial" w:cs="Arial"/>
          <w:sz w:val="24"/>
          <w:szCs w:val="24"/>
        </w:rPr>
        <w:t xml:space="preserve"> upravitelj</w:t>
      </w:r>
      <w:r w:rsidRPr="006D4D2D" w:rsidR="00F162D1">
        <w:rPr>
          <w:rFonts w:ascii="Arial" w:hAnsi="Arial" w:cs="Arial"/>
          <w:sz w:val="24"/>
          <w:szCs w:val="24"/>
        </w:rPr>
        <w:t>ica</w:t>
      </w:r>
      <w:r w:rsidRPr="006D4D2D" w:rsidR="00FC3AE8">
        <w:rPr>
          <w:rFonts w:ascii="Arial" w:hAnsi="Arial" w:cs="Arial"/>
          <w:sz w:val="24"/>
          <w:szCs w:val="24"/>
        </w:rPr>
        <w:t xml:space="preserve"> </w:t>
      </w:r>
      <w:r w:rsidRPr="006D4D2D" w:rsidR="0014761B">
        <w:rPr>
          <w:rFonts w:ascii="Arial" w:hAnsi="Arial" w:cs="Arial"/>
          <w:sz w:val="24"/>
          <w:szCs w:val="24"/>
        </w:rPr>
        <w:t xml:space="preserve">Mira </w:t>
      </w:r>
      <w:proofErr w:type="spellStart"/>
      <w:r w:rsidRPr="006D4D2D" w:rsidR="0014761B">
        <w:rPr>
          <w:rFonts w:ascii="Arial" w:hAnsi="Arial" w:cs="Arial"/>
          <w:sz w:val="24"/>
          <w:szCs w:val="24"/>
        </w:rPr>
        <w:t>Hajdić</w:t>
      </w:r>
      <w:proofErr w:type="spellEnd"/>
    </w:p>
    <w:p w:rsidRPr="006D4D2D" w:rsidR="00FC3AE8" w:rsidP="007C633E" w:rsidRDefault="00FC3AE8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Pr="006D4D2D" w:rsidR="00FC3AE8" w:rsidP="007C633E" w:rsidRDefault="00FC3AE8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Utvrđuje se da su pristupili slijedeći vjerovnici:</w:t>
      </w:r>
    </w:p>
    <w:p w:rsidRPr="006D4D2D" w:rsidR="00C05353" w:rsidP="00C05353" w:rsidRDefault="00264F42">
      <w:pPr>
        <w:pStyle w:val="Odlomakpopisa"/>
        <w:numPr>
          <w:ilvl w:val="0"/>
          <w:numId w:val="15"/>
        </w:num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Nitko</w:t>
      </w:r>
    </w:p>
    <w:p w:rsidRPr="006D4D2D" w:rsidR="00C05353" w:rsidP="00C05353" w:rsidRDefault="00C05353">
      <w:pPr>
        <w:ind w:left="360"/>
        <w:jc w:val="both"/>
        <w:rPr>
          <w:rFonts w:ascii="Arial" w:hAnsi="Arial" w:cs="Arial"/>
          <w:bCs/>
          <w:sz w:val="24"/>
          <w:szCs w:val="24"/>
        </w:rPr>
      </w:pPr>
    </w:p>
    <w:p w:rsidRPr="006D4D2D" w:rsidR="00FC3AE8" w:rsidP="00480635" w:rsidRDefault="00943CE0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Utvrđuje se da je rješenje o otvaranju stečajnog postupka </w:t>
      </w:r>
      <w:r w:rsidRPr="006D4D2D" w:rsidR="00FC3AE8">
        <w:rPr>
          <w:rFonts w:ascii="Arial" w:hAnsi="Arial" w:cs="Arial"/>
          <w:bCs/>
          <w:sz w:val="24"/>
          <w:szCs w:val="24"/>
        </w:rPr>
        <w:t xml:space="preserve">od </w:t>
      </w:r>
      <w:r w:rsidRPr="006D4D2D" w:rsidR="002B607A">
        <w:rPr>
          <w:rFonts w:ascii="Arial" w:hAnsi="Arial" w:cs="Arial"/>
          <w:bCs/>
          <w:sz w:val="24"/>
          <w:szCs w:val="24"/>
        </w:rPr>
        <w:t>07</w:t>
      </w:r>
      <w:r w:rsidRPr="006D4D2D" w:rsidR="0072498C">
        <w:rPr>
          <w:rFonts w:ascii="Arial" w:hAnsi="Arial" w:cs="Arial"/>
          <w:bCs/>
          <w:sz w:val="24"/>
          <w:szCs w:val="24"/>
        </w:rPr>
        <w:t xml:space="preserve">. </w:t>
      </w:r>
      <w:r w:rsidRPr="006D4D2D" w:rsidR="002B607A">
        <w:rPr>
          <w:rFonts w:ascii="Arial" w:hAnsi="Arial" w:cs="Arial"/>
          <w:bCs/>
          <w:sz w:val="24"/>
          <w:szCs w:val="24"/>
        </w:rPr>
        <w:t>srpnja</w:t>
      </w:r>
      <w:r w:rsidRPr="006D4D2D" w:rsidR="00480635">
        <w:rPr>
          <w:rFonts w:ascii="Arial" w:hAnsi="Arial" w:cs="Arial"/>
          <w:bCs/>
          <w:sz w:val="24"/>
          <w:szCs w:val="24"/>
        </w:rPr>
        <w:t xml:space="preserve"> </w:t>
      </w:r>
      <w:r w:rsidRPr="006D4D2D" w:rsidR="002B607A">
        <w:rPr>
          <w:rFonts w:ascii="Arial" w:hAnsi="Arial" w:cs="Arial"/>
          <w:bCs/>
          <w:sz w:val="24"/>
          <w:szCs w:val="24"/>
        </w:rPr>
        <w:t>2021</w:t>
      </w:r>
      <w:r w:rsidRPr="006D4D2D" w:rsidR="00480635">
        <w:rPr>
          <w:rFonts w:ascii="Arial" w:hAnsi="Arial" w:cs="Arial"/>
          <w:bCs/>
          <w:sz w:val="24"/>
          <w:szCs w:val="24"/>
        </w:rPr>
        <w:t xml:space="preserve">. </w:t>
      </w:r>
      <w:r w:rsidRPr="006D4D2D" w:rsidR="00FC3AE8">
        <w:rPr>
          <w:rFonts w:ascii="Arial" w:hAnsi="Arial" w:cs="Arial"/>
          <w:bCs/>
          <w:sz w:val="24"/>
          <w:szCs w:val="24"/>
        </w:rPr>
        <w:t>objav</w:t>
      </w:r>
      <w:r w:rsidRPr="006D4D2D" w:rsidR="005F63C0">
        <w:rPr>
          <w:rFonts w:ascii="Arial" w:hAnsi="Arial" w:cs="Arial"/>
          <w:bCs/>
          <w:sz w:val="24"/>
          <w:szCs w:val="24"/>
        </w:rPr>
        <w:t>ljeno na e-</w:t>
      </w:r>
      <w:r w:rsidRPr="006D4D2D" w:rsidR="004A1E2C">
        <w:rPr>
          <w:rFonts w:ascii="Arial" w:hAnsi="Arial" w:cs="Arial"/>
          <w:bCs/>
          <w:sz w:val="24"/>
          <w:szCs w:val="24"/>
        </w:rPr>
        <w:t>oglasnoj ploči suda.</w:t>
      </w:r>
    </w:p>
    <w:p w:rsidRPr="006D4D2D" w:rsidR="00F95E4D" w:rsidP="00480635" w:rsidRDefault="00F95E4D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7F4FB7" w:rsidP="00480635" w:rsidRDefault="00F95E4D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Utvrđuje se kako spisu </w:t>
      </w:r>
      <w:proofErr w:type="spellStart"/>
      <w:r w:rsidRPr="006D4D2D">
        <w:rPr>
          <w:rFonts w:ascii="Arial" w:hAnsi="Arial" w:cs="Arial"/>
          <w:bCs/>
          <w:sz w:val="24"/>
          <w:szCs w:val="24"/>
        </w:rPr>
        <w:t>prileži</w:t>
      </w:r>
      <w:proofErr w:type="spellEnd"/>
      <w:r w:rsidRPr="006D4D2D">
        <w:rPr>
          <w:rFonts w:ascii="Arial" w:hAnsi="Arial" w:cs="Arial"/>
          <w:bCs/>
          <w:sz w:val="24"/>
          <w:szCs w:val="24"/>
        </w:rPr>
        <w:t xml:space="preserve"> p</w:t>
      </w:r>
      <w:r w:rsidRPr="006D4D2D" w:rsidR="005C7D84">
        <w:rPr>
          <w:rFonts w:ascii="Arial" w:hAnsi="Arial" w:cs="Arial"/>
          <w:bCs/>
          <w:sz w:val="24"/>
          <w:szCs w:val="24"/>
        </w:rPr>
        <w:t xml:space="preserve">odnesak stečajne upraviteljice, </w:t>
      </w:r>
      <w:r w:rsidRPr="006D4D2D">
        <w:rPr>
          <w:rFonts w:ascii="Arial" w:hAnsi="Arial" w:cs="Arial"/>
          <w:bCs/>
          <w:sz w:val="24"/>
          <w:szCs w:val="24"/>
        </w:rPr>
        <w:t xml:space="preserve">poslan e-komunikacijom </w:t>
      </w:r>
      <w:r w:rsidRPr="006D4D2D" w:rsidR="005C7D84">
        <w:rPr>
          <w:rFonts w:ascii="Arial" w:hAnsi="Arial" w:cs="Arial"/>
          <w:bCs/>
          <w:sz w:val="24"/>
          <w:szCs w:val="24"/>
        </w:rPr>
        <w:t xml:space="preserve"> </w:t>
      </w:r>
      <w:r w:rsidRPr="006D4D2D" w:rsidR="00980BFE">
        <w:rPr>
          <w:rFonts w:ascii="Arial" w:hAnsi="Arial" w:cs="Arial"/>
          <w:bCs/>
          <w:sz w:val="24"/>
          <w:szCs w:val="24"/>
        </w:rPr>
        <w:t>02.10.2021. godine, a</w:t>
      </w:r>
      <w:r w:rsidRPr="006D4D2D">
        <w:rPr>
          <w:rFonts w:ascii="Arial" w:hAnsi="Arial" w:cs="Arial"/>
          <w:bCs/>
          <w:sz w:val="24"/>
          <w:szCs w:val="24"/>
        </w:rPr>
        <w:t xml:space="preserve"> na ovom sudu zaprimljen 04.10.2021. godine</w:t>
      </w:r>
      <w:r w:rsidRPr="006D4D2D" w:rsidR="005C7D84">
        <w:rPr>
          <w:rFonts w:ascii="Arial" w:hAnsi="Arial" w:cs="Arial"/>
          <w:bCs/>
          <w:sz w:val="24"/>
          <w:szCs w:val="24"/>
        </w:rPr>
        <w:t>, na e-oglasnoj objavljen 05.10.2021. godine,</w:t>
      </w:r>
      <w:r w:rsidRPr="006D4D2D" w:rsidR="00C854C8">
        <w:rPr>
          <w:rFonts w:ascii="Arial" w:hAnsi="Arial" w:cs="Arial"/>
          <w:bCs/>
          <w:sz w:val="24"/>
          <w:szCs w:val="24"/>
        </w:rPr>
        <w:t xml:space="preserve"> u kojem</w:t>
      </w:r>
      <w:r w:rsidRPr="006D4D2D" w:rsidR="00264F42">
        <w:rPr>
          <w:rFonts w:ascii="Arial" w:hAnsi="Arial" w:cs="Arial"/>
          <w:bCs/>
          <w:sz w:val="24"/>
          <w:szCs w:val="24"/>
        </w:rPr>
        <w:t xml:space="preserve"> traži odgodu današnjeg ročišta zbog spriječenosti.</w:t>
      </w:r>
    </w:p>
    <w:p w:rsidRPr="006D4D2D" w:rsidR="00C854C8" w:rsidP="00480635" w:rsidRDefault="00C854C8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264F42" w:rsidP="00480635" w:rsidRDefault="00264F42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S obzirom da na današnje ročište nije pristupio stečajni upravitelj, niti bilo koji vjerovnik, nema uvjeta za održavanje ročišta.</w:t>
      </w:r>
    </w:p>
    <w:p w:rsidRPr="006D4D2D" w:rsidR="00264F42" w:rsidP="00480635" w:rsidRDefault="00264F42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Slijedom čega, sud donosi </w:t>
      </w: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</w:r>
      <w:r w:rsidRPr="006D4D2D">
        <w:rPr>
          <w:rFonts w:ascii="Arial" w:hAnsi="Arial" w:cs="Arial"/>
          <w:bCs/>
          <w:sz w:val="24"/>
          <w:szCs w:val="24"/>
        </w:rPr>
        <w:tab/>
        <w:t>Rješenje</w:t>
      </w: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Današnje ročište se odgađa.</w:t>
      </w: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>Daljnje odluke pisanim putem.</w:t>
      </w:r>
    </w:p>
    <w:p w:rsidRPr="006D4D2D" w:rsidR="007F4FB7" w:rsidP="00480635" w:rsidRDefault="007F4FB7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7F4FB7" w:rsidP="007F4FB7" w:rsidRDefault="007F4FB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 w:rsidRPr="006D4D2D">
        <w:rPr>
          <w:rFonts w:ascii="Arial" w:hAnsi="Arial" w:cs="Arial"/>
          <w:sz w:val="24"/>
          <w:szCs w:val="24"/>
        </w:rPr>
        <w:t xml:space="preserve">Dovršeno u </w:t>
      </w:r>
      <w:r w:rsidRPr="006D4D2D" w:rsidR="005F0100">
        <w:rPr>
          <w:rFonts w:ascii="Arial" w:hAnsi="Arial" w:cs="Arial"/>
          <w:sz w:val="24"/>
          <w:szCs w:val="24"/>
        </w:rPr>
        <w:t>11,45</w:t>
      </w:r>
      <w:r w:rsidRPr="006D4D2D">
        <w:rPr>
          <w:rFonts w:ascii="Arial" w:hAnsi="Arial" w:cs="Arial"/>
          <w:sz w:val="24"/>
          <w:szCs w:val="24"/>
        </w:rPr>
        <w:t xml:space="preserve"> sati. </w:t>
      </w:r>
    </w:p>
    <w:p w:rsidRPr="006D4D2D" w:rsidR="007F4FB7" w:rsidP="007F4FB7" w:rsidRDefault="007F4FB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2517"/>
        <w:gridCol w:w="3094"/>
        <w:gridCol w:w="3251"/>
      </w:tblGrid>
      <w:tr w:rsidRPr="006D4D2D" w:rsidR="000E2523" w:rsidTr="009B6EE3">
        <w:tc>
          <w:tcPr>
            <w:tcW w:w="2517" w:type="dxa"/>
            <w:shd w:val="clear" w:color="auto" w:fill="auto"/>
          </w:tcPr>
          <w:p w:rsidRPr="006D4D2D" w:rsidR="007F4FB7" w:rsidP="009B6EE3" w:rsidRDefault="007F4FB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4"/>
                <w:szCs w:val="24"/>
              </w:rPr>
            </w:pPr>
            <w:r w:rsidRPr="006D4D2D">
              <w:rPr>
                <w:rFonts w:ascii="Arial" w:hAnsi="Arial" w:cs="Arial"/>
                <w:sz w:val="24"/>
                <w:szCs w:val="24"/>
              </w:rPr>
              <w:t>Stečajni upravitelj: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Pr="006D4D2D" w:rsidR="007F4FB7" w:rsidP="009B6EE3" w:rsidRDefault="006D4D2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4D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D4D2D" w:rsidR="007F4FB7">
              <w:rPr>
                <w:rFonts w:ascii="Arial" w:hAnsi="Arial" w:cs="Arial"/>
                <w:sz w:val="24"/>
                <w:szCs w:val="24"/>
              </w:rPr>
              <w:t>Sudac:</w:t>
            </w:r>
          </w:p>
          <w:p w:rsidRPr="006D4D2D" w:rsidR="007F4FB7" w:rsidP="009B6EE3" w:rsidRDefault="006D4D2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4D2D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6D4D2D" w:rsidR="007F4FB7">
              <w:rPr>
                <w:rFonts w:ascii="Arial" w:hAnsi="Arial" w:cs="Arial"/>
                <w:sz w:val="24"/>
                <w:szCs w:val="24"/>
              </w:rPr>
              <w:t>Nikola Ribarić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Pr="006D4D2D" w:rsidR="007F4FB7" w:rsidP="009B6EE3" w:rsidRDefault="007F4FB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D4D2D">
              <w:rPr>
                <w:rFonts w:ascii="Arial" w:hAnsi="Arial" w:cs="Arial"/>
                <w:sz w:val="24"/>
                <w:szCs w:val="24"/>
              </w:rPr>
              <w:t>Stranke:</w:t>
            </w:r>
          </w:p>
          <w:p w:rsidRPr="006D4D2D" w:rsidR="007F4FB7" w:rsidP="009B6EE3" w:rsidRDefault="007F4FB7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6D4D2D" w:rsidR="002A721A" w:rsidP="007C633E" w:rsidRDefault="002A721A">
      <w:pPr>
        <w:jc w:val="both"/>
        <w:rPr>
          <w:rFonts w:ascii="Arial" w:hAnsi="Arial" w:cs="Arial"/>
          <w:bCs/>
          <w:sz w:val="24"/>
          <w:szCs w:val="24"/>
        </w:rPr>
      </w:pPr>
    </w:p>
    <w:p w:rsidRPr="006D4D2D" w:rsidR="005F0100" w:rsidP="005F0100" w:rsidRDefault="006D4D2D">
      <w:pPr>
        <w:ind w:left="2832"/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       </w:t>
      </w:r>
      <w:r w:rsidRPr="006D4D2D" w:rsidR="005F0100">
        <w:rPr>
          <w:rFonts w:ascii="Arial" w:hAnsi="Arial" w:cs="Arial"/>
          <w:bCs/>
          <w:sz w:val="24"/>
          <w:szCs w:val="24"/>
        </w:rPr>
        <w:t xml:space="preserve"> Zapisničar:</w:t>
      </w:r>
    </w:p>
    <w:p w:rsidRPr="006D4D2D" w:rsidR="005F0100" w:rsidP="006D4D2D" w:rsidRDefault="005F0100">
      <w:pPr>
        <w:ind w:left="2832"/>
        <w:jc w:val="both"/>
        <w:rPr>
          <w:rFonts w:ascii="Arial" w:hAnsi="Arial" w:cs="Arial"/>
          <w:bCs/>
          <w:sz w:val="24"/>
          <w:szCs w:val="24"/>
        </w:rPr>
      </w:pPr>
      <w:r w:rsidRPr="006D4D2D">
        <w:rPr>
          <w:rFonts w:ascii="Arial" w:hAnsi="Arial" w:cs="Arial"/>
          <w:bCs/>
          <w:sz w:val="24"/>
          <w:szCs w:val="24"/>
        </w:rPr>
        <w:t xml:space="preserve">     </w:t>
      </w:r>
      <w:r w:rsidRPr="006D4D2D" w:rsidR="006D4D2D">
        <w:rPr>
          <w:rFonts w:ascii="Arial" w:hAnsi="Arial" w:cs="Arial"/>
          <w:bCs/>
          <w:sz w:val="24"/>
          <w:szCs w:val="24"/>
        </w:rPr>
        <w:t xml:space="preserve"> </w:t>
      </w:r>
      <w:r w:rsidRPr="006D4D2D">
        <w:rPr>
          <w:rFonts w:ascii="Arial" w:hAnsi="Arial" w:cs="Arial"/>
          <w:bCs/>
          <w:sz w:val="24"/>
          <w:szCs w:val="24"/>
        </w:rPr>
        <w:t xml:space="preserve">  Maja Hajtek</w:t>
      </w:r>
    </w:p>
    <w:sectPr w:rsidRPr="006D4D2D" w:rsidR="005F0100" w:rsidSect="00571AAC">
      <w:headerReference w:type="first" r:id="rId10"/>
      <w:pgSz w:w="11907" w:h="16839" w:code="9"/>
      <w:pgMar w:top="957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3568" w:rsidRDefault="00DF3568">
      <w:r>
        <w:separator/>
      </w:r>
    </w:p>
  </w:endnote>
  <w:endnote w:type="continuationSeparator" w:id="0">
    <w:p w:rsidR="00DF3568" w:rsidRDefault="00DF356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3568" w:rsidRDefault="00DF3568">
      <w:r>
        <w:separator/>
      </w:r>
    </w:p>
  </w:footnote>
  <w:footnote w:type="continuationSeparator" w:id="0">
    <w:p w:rsidR="00DF3568" w:rsidRDefault="00DF356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0A8F" w:rsidR="00430A8F" w:rsidP="00430A8F" w:rsidRDefault="00430A8F">
    <w:pPr>
      <w:pStyle w:val="Zaglavlje"/>
      <w:tabs>
        <w:tab w:val="left" w:pos="6405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proofErr w:type="spellStart"/>
    <w:r w:rsidRPr="00430A8F">
      <w:rPr>
        <w:rFonts w:ascii="Arial" w:hAnsi="Arial" w:cs="Arial"/>
        <w:sz w:val="24"/>
        <w:szCs w:val="24"/>
      </w:rPr>
      <w:t>72</w:t>
    </w:r>
    <w:proofErr w:type="spellEnd"/>
    <w:r w:rsidRPr="00430A8F">
      <w:rPr>
        <w:rFonts w:ascii="Arial" w:hAnsi="Arial" w:cs="Arial"/>
        <w:sz w:val="24"/>
        <w:szCs w:val="24"/>
      </w:rPr>
      <w:t>. St-</w:t>
    </w:r>
    <w:proofErr w:type="spellStart"/>
    <w:r w:rsidRPr="00430A8F">
      <w:rPr>
        <w:rFonts w:ascii="Arial" w:hAnsi="Arial" w:cs="Arial"/>
        <w:sz w:val="24"/>
        <w:szCs w:val="24"/>
      </w:rPr>
      <w:t>154</w:t>
    </w:r>
    <w:proofErr w:type="spellEnd"/>
    <w:r w:rsidRPr="00430A8F">
      <w:rPr>
        <w:rFonts w:ascii="Arial" w:hAnsi="Arial" w:cs="Arial"/>
        <w:sz w:val="24"/>
        <w:szCs w:val="24"/>
      </w:rPr>
      <w:t>/</w:t>
    </w:r>
    <w:proofErr w:type="spellStart"/>
    <w:r w:rsidRPr="00430A8F">
      <w:rPr>
        <w:rFonts w:ascii="Arial" w:hAnsi="Arial" w:cs="Arial"/>
        <w:sz w:val="24"/>
        <w:szCs w:val="24"/>
      </w:rPr>
      <w:t>2021</w:t>
    </w:r>
    <w:proofErr w:type="spellEnd"/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26D99"/>
    <w:multiLevelType w:val="hybridMultilevel"/>
    <w:tmpl w:val="8E8071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03268"/>
    <w:multiLevelType w:val="hybridMultilevel"/>
    <w:tmpl w:val="8EEA36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47E28"/>
    <w:multiLevelType w:val="hybridMultilevel"/>
    <w:tmpl w:val="A788B9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2680"/>
    <w:multiLevelType w:val="hybridMultilevel"/>
    <w:tmpl w:val="8E8071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302B7"/>
    <w:multiLevelType w:val="hybridMultilevel"/>
    <w:tmpl w:val="BFEEA2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6CC6"/>
    <w:multiLevelType w:val="hybridMultilevel"/>
    <w:tmpl w:val="A788B9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D7135"/>
    <w:multiLevelType w:val="hybridMultilevel"/>
    <w:tmpl w:val="5C00DC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06F2A"/>
    <w:multiLevelType w:val="hybridMultilevel"/>
    <w:tmpl w:val="8EEA36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12FF7"/>
    <w:multiLevelType w:val="hybridMultilevel"/>
    <w:tmpl w:val="067AAE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BF1"/>
    <w:multiLevelType w:val="hybridMultilevel"/>
    <w:tmpl w:val="E84EAD74"/>
    <w:lvl w:ilvl="0" w:tplc="C7FC838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A43B25"/>
    <w:multiLevelType w:val="hybridMultilevel"/>
    <w:tmpl w:val="24D684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17155"/>
    <w:multiLevelType w:val="hybridMultilevel"/>
    <w:tmpl w:val="A788B9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116BB8"/>
    <w:multiLevelType w:val="hybridMultilevel"/>
    <w:tmpl w:val="F4ECB1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CF2E91"/>
    <w:multiLevelType w:val="hybridMultilevel"/>
    <w:tmpl w:val="24D684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54925"/>
    <w:multiLevelType w:val="hybridMultilevel"/>
    <w:tmpl w:val="067AAE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8"/>
  </w:num>
  <w:num w:numId="5">
    <w:abstractNumId w:val="14"/>
  </w:num>
  <w:num w:numId="6">
    <w:abstractNumId w:val="1"/>
  </w:num>
  <w:num w:numId="7">
    <w:abstractNumId w:val="5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0"/>
  </w:num>
  <w:num w:numId="13">
    <w:abstractNumId w:val="3"/>
  </w:num>
  <w:num w:numId="14">
    <w:abstractNumId w:val="10"/>
  </w:num>
  <w:num w:numId="15">
    <w:abstractNumId w:val="9"/>
  </w:num>
  <w:numIdMacAtCleanup w:val="5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E8"/>
    <w:rsid w:val="00000947"/>
    <w:rsid w:val="0000564C"/>
    <w:rsid w:val="000122B4"/>
    <w:rsid w:val="0001318C"/>
    <w:rsid w:val="00014001"/>
    <w:rsid w:val="00024AB8"/>
    <w:rsid w:val="00026933"/>
    <w:rsid w:val="000318E2"/>
    <w:rsid w:val="00050AF1"/>
    <w:rsid w:val="000526FA"/>
    <w:rsid w:val="000575C2"/>
    <w:rsid w:val="00061649"/>
    <w:rsid w:val="00065136"/>
    <w:rsid w:val="00071293"/>
    <w:rsid w:val="0007328F"/>
    <w:rsid w:val="00081B28"/>
    <w:rsid w:val="0008305A"/>
    <w:rsid w:val="000839C5"/>
    <w:rsid w:val="0008424A"/>
    <w:rsid w:val="00097460"/>
    <w:rsid w:val="000A1D32"/>
    <w:rsid w:val="000A3325"/>
    <w:rsid w:val="000A528B"/>
    <w:rsid w:val="000A59D8"/>
    <w:rsid w:val="000A6B26"/>
    <w:rsid w:val="000A6FAD"/>
    <w:rsid w:val="000B0264"/>
    <w:rsid w:val="000B466F"/>
    <w:rsid w:val="000B5C03"/>
    <w:rsid w:val="000B6B76"/>
    <w:rsid w:val="000C0202"/>
    <w:rsid w:val="000C1DEF"/>
    <w:rsid w:val="000C4343"/>
    <w:rsid w:val="000D243C"/>
    <w:rsid w:val="000D509F"/>
    <w:rsid w:val="000D6AE6"/>
    <w:rsid w:val="000E2523"/>
    <w:rsid w:val="000E3152"/>
    <w:rsid w:val="000E75FB"/>
    <w:rsid w:val="000F31DE"/>
    <w:rsid w:val="000F7A57"/>
    <w:rsid w:val="001009C6"/>
    <w:rsid w:val="001025AE"/>
    <w:rsid w:val="00113180"/>
    <w:rsid w:val="001213FF"/>
    <w:rsid w:val="00121A42"/>
    <w:rsid w:val="00125848"/>
    <w:rsid w:val="00130088"/>
    <w:rsid w:val="001307CF"/>
    <w:rsid w:val="00132401"/>
    <w:rsid w:val="00132B3A"/>
    <w:rsid w:val="00136D32"/>
    <w:rsid w:val="00144C44"/>
    <w:rsid w:val="0014761B"/>
    <w:rsid w:val="00153A25"/>
    <w:rsid w:val="00154355"/>
    <w:rsid w:val="00162834"/>
    <w:rsid w:val="001637F5"/>
    <w:rsid w:val="00166D8B"/>
    <w:rsid w:val="00170518"/>
    <w:rsid w:val="0017597F"/>
    <w:rsid w:val="001772DD"/>
    <w:rsid w:val="00187464"/>
    <w:rsid w:val="001916A7"/>
    <w:rsid w:val="00191D34"/>
    <w:rsid w:val="00193D66"/>
    <w:rsid w:val="00194058"/>
    <w:rsid w:val="001958E8"/>
    <w:rsid w:val="0019699B"/>
    <w:rsid w:val="001975C8"/>
    <w:rsid w:val="001A1FF4"/>
    <w:rsid w:val="001A423F"/>
    <w:rsid w:val="001A4CF2"/>
    <w:rsid w:val="001A5F0C"/>
    <w:rsid w:val="001A7E04"/>
    <w:rsid w:val="001B0ABD"/>
    <w:rsid w:val="001C0748"/>
    <w:rsid w:val="001C0F01"/>
    <w:rsid w:val="001D01D0"/>
    <w:rsid w:val="001D1B01"/>
    <w:rsid w:val="001D6EEA"/>
    <w:rsid w:val="001E24B3"/>
    <w:rsid w:val="001E66D0"/>
    <w:rsid w:val="001F3785"/>
    <w:rsid w:val="002030CC"/>
    <w:rsid w:val="00203E16"/>
    <w:rsid w:val="00213659"/>
    <w:rsid w:val="00213956"/>
    <w:rsid w:val="002146D8"/>
    <w:rsid w:val="00220B17"/>
    <w:rsid w:val="00220C86"/>
    <w:rsid w:val="00221BAF"/>
    <w:rsid w:val="0022272B"/>
    <w:rsid w:val="00223612"/>
    <w:rsid w:val="002238C2"/>
    <w:rsid w:val="00224FC2"/>
    <w:rsid w:val="00232063"/>
    <w:rsid w:val="0023380B"/>
    <w:rsid w:val="00233825"/>
    <w:rsid w:val="00241C21"/>
    <w:rsid w:val="00245F6F"/>
    <w:rsid w:val="00247CBA"/>
    <w:rsid w:val="0025159A"/>
    <w:rsid w:val="00251DAA"/>
    <w:rsid w:val="00254245"/>
    <w:rsid w:val="0025530D"/>
    <w:rsid w:val="00261007"/>
    <w:rsid w:val="002625DF"/>
    <w:rsid w:val="00264C56"/>
    <w:rsid w:val="00264F42"/>
    <w:rsid w:val="002654DB"/>
    <w:rsid w:val="0026596B"/>
    <w:rsid w:val="0027163D"/>
    <w:rsid w:val="002760F5"/>
    <w:rsid w:val="00281739"/>
    <w:rsid w:val="002872F4"/>
    <w:rsid w:val="00287BA2"/>
    <w:rsid w:val="00297948"/>
    <w:rsid w:val="00297D17"/>
    <w:rsid w:val="002A0912"/>
    <w:rsid w:val="002A459D"/>
    <w:rsid w:val="002A686B"/>
    <w:rsid w:val="002A6A46"/>
    <w:rsid w:val="002A721A"/>
    <w:rsid w:val="002B23E9"/>
    <w:rsid w:val="002B2C43"/>
    <w:rsid w:val="002B394C"/>
    <w:rsid w:val="002B607A"/>
    <w:rsid w:val="002B7797"/>
    <w:rsid w:val="002C1AC8"/>
    <w:rsid w:val="002D3DD1"/>
    <w:rsid w:val="002D5119"/>
    <w:rsid w:val="002E19FA"/>
    <w:rsid w:val="002E1C33"/>
    <w:rsid w:val="002E491A"/>
    <w:rsid w:val="002E7B7F"/>
    <w:rsid w:val="002F1B15"/>
    <w:rsid w:val="002F2A9C"/>
    <w:rsid w:val="00304047"/>
    <w:rsid w:val="00312F91"/>
    <w:rsid w:val="003219C9"/>
    <w:rsid w:val="003268E4"/>
    <w:rsid w:val="003268EC"/>
    <w:rsid w:val="00331179"/>
    <w:rsid w:val="00331679"/>
    <w:rsid w:val="0033300F"/>
    <w:rsid w:val="0034256C"/>
    <w:rsid w:val="00343450"/>
    <w:rsid w:val="00355845"/>
    <w:rsid w:val="00357489"/>
    <w:rsid w:val="00363A6E"/>
    <w:rsid w:val="00364492"/>
    <w:rsid w:val="00365F4F"/>
    <w:rsid w:val="00367398"/>
    <w:rsid w:val="003730CB"/>
    <w:rsid w:val="00384323"/>
    <w:rsid w:val="00384817"/>
    <w:rsid w:val="00395F6F"/>
    <w:rsid w:val="003A0D00"/>
    <w:rsid w:val="003A4D9D"/>
    <w:rsid w:val="003A6789"/>
    <w:rsid w:val="003B207E"/>
    <w:rsid w:val="003C50F0"/>
    <w:rsid w:val="003C612A"/>
    <w:rsid w:val="003D3A8D"/>
    <w:rsid w:val="003E6A56"/>
    <w:rsid w:val="003F1F7B"/>
    <w:rsid w:val="003F3B11"/>
    <w:rsid w:val="003F3C35"/>
    <w:rsid w:val="003F7961"/>
    <w:rsid w:val="004023F7"/>
    <w:rsid w:val="00402BFF"/>
    <w:rsid w:val="00403897"/>
    <w:rsid w:val="0040438E"/>
    <w:rsid w:val="0040451C"/>
    <w:rsid w:val="00406681"/>
    <w:rsid w:val="004073B0"/>
    <w:rsid w:val="00410E6E"/>
    <w:rsid w:val="0041391F"/>
    <w:rsid w:val="00415B4E"/>
    <w:rsid w:val="00417A67"/>
    <w:rsid w:val="004243CB"/>
    <w:rsid w:val="00430A8F"/>
    <w:rsid w:val="004459A0"/>
    <w:rsid w:val="00447BE9"/>
    <w:rsid w:val="00450D8E"/>
    <w:rsid w:val="0045120C"/>
    <w:rsid w:val="00457059"/>
    <w:rsid w:val="00461E30"/>
    <w:rsid w:val="00464A59"/>
    <w:rsid w:val="004702E0"/>
    <w:rsid w:val="004713D2"/>
    <w:rsid w:val="00471B38"/>
    <w:rsid w:val="004735E3"/>
    <w:rsid w:val="004752B8"/>
    <w:rsid w:val="00480635"/>
    <w:rsid w:val="00480E62"/>
    <w:rsid w:val="00481ABF"/>
    <w:rsid w:val="004821CC"/>
    <w:rsid w:val="004827C1"/>
    <w:rsid w:val="00486A29"/>
    <w:rsid w:val="004932F1"/>
    <w:rsid w:val="00493D1B"/>
    <w:rsid w:val="00496DE9"/>
    <w:rsid w:val="004A0733"/>
    <w:rsid w:val="004A1E2C"/>
    <w:rsid w:val="004A567B"/>
    <w:rsid w:val="004A6698"/>
    <w:rsid w:val="004B684B"/>
    <w:rsid w:val="004C0202"/>
    <w:rsid w:val="004C419D"/>
    <w:rsid w:val="004C4233"/>
    <w:rsid w:val="004D0737"/>
    <w:rsid w:val="004D22EC"/>
    <w:rsid w:val="004F3725"/>
    <w:rsid w:val="004F7EC6"/>
    <w:rsid w:val="00510094"/>
    <w:rsid w:val="00510D29"/>
    <w:rsid w:val="00514CFA"/>
    <w:rsid w:val="00520AFA"/>
    <w:rsid w:val="00525506"/>
    <w:rsid w:val="00525A30"/>
    <w:rsid w:val="00531926"/>
    <w:rsid w:val="00533B48"/>
    <w:rsid w:val="0054381A"/>
    <w:rsid w:val="0054718C"/>
    <w:rsid w:val="00555DF4"/>
    <w:rsid w:val="00557552"/>
    <w:rsid w:val="005635F9"/>
    <w:rsid w:val="00571AAC"/>
    <w:rsid w:val="0057224B"/>
    <w:rsid w:val="0057771D"/>
    <w:rsid w:val="0058088D"/>
    <w:rsid w:val="00586DB1"/>
    <w:rsid w:val="00590D1E"/>
    <w:rsid w:val="0059328C"/>
    <w:rsid w:val="00594E36"/>
    <w:rsid w:val="00595A78"/>
    <w:rsid w:val="0059789A"/>
    <w:rsid w:val="00597AF3"/>
    <w:rsid w:val="005A0D16"/>
    <w:rsid w:val="005A1B39"/>
    <w:rsid w:val="005A3C96"/>
    <w:rsid w:val="005A53DE"/>
    <w:rsid w:val="005B0319"/>
    <w:rsid w:val="005C0B53"/>
    <w:rsid w:val="005C1553"/>
    <w:rsid w:val="005C21A7"/>
    <w:rsid w:val="005C652C"/>
    <w:rsid w:val="005C7D84"/>
    <w:rsid w:val="005D0A80"/>
    <w:rsid w:val="005D6BD7"/>
    <w:rsid w:val="005E3356"/>
    <w:rsid w:val="005E6F57"/>
    <w:rsid w:val="005E73B7"/>
    <w:rsid w:val="005F0100"/>
    <w:rsid w:val="005F13F6"/>
    <w:rsid w:val="005F5616"/>
    <w:rsid w:val="005F62D7"/>
    <w:rsid w:val="005F63C0"/>
    <w:rsid w:val="00600EE7"/>
    <w:rsid w:val="006059F5"/>
    <w:rsid w:val="00611AE0"/>
    <w:rsid w:val="00613A13"/>
    <w:rsid w:val="00635E9D"/>
    <w:rsid w:val="006367E0"/>
    <w:rsid w:val="00643D3F"/>
    <w:rsid w:val="00652451"/>
    <w:rsid w:val="006527BD"/>
    <w:rsid w:val="00661984"/>
    <w:rsid w:val="006651F5"/>
    <w:rsid w:val="006659DC"/>
    <w:rsid w:val="0066600E"/>
    <w:rsid w:val="00666A29"/>
    <w:rsid w:val="00666CF6"/>
    <w:rsid w:val="00666DE9"/>
    <w:rsid w:val="0066753D"/>
    <w:rsid w:val="00674463"/>
    <w:rsid w:val="00680EC5"/>
    <w:rsid w:val="00681625"/>
    <w:rsid w:val="00687A7D"/>
    <w:rsid w:val="00687C0A"/>
    <w:rsid w:val="006916C8"/>
    <w:rsid w:val="006929F8"/>
    <w:rsid w:val="00696EAC"/>
    <w:rsid w:val="006A0EBB"/>
    <w:rsid w:val="006A2339"/>
    <w:rsid w:val="006A38E4"/>
    <w:rsid w:val="006B0A99"/>
    <w:rsid w:val="006B2CEF"/>
    <w:rsid w:val="006B4BC0"/>
    <w:rsid w:val="006C3194"/>
    <w:rsid w:val="006C63BB"/>
    <w:rsid w:val="006D4D2D"/>
    <w:rsid w:val="006E04C2"/>
    <w:rsid w:val="006E520C"/>
    <w:rsid w:val="006E54E4"/>
    <w:rsid w:val="006E5D7D"/>
    <w:rsid w:val="006E7101"/>
    <w:rsid w:val="006F0111"/>
    <w:rsid w:val="006F166D"/>
    <w:rsid w:val="006F3FA2"/>
    <w:rsid w:val="006F41A1"/>
    <w:rsid w:val="006F6B17"/>
    <w:rsid w:val="00705971"/>
    <w:rsid w:val="00706022"/>
    <w:rsid w:val="00707069"/>
    <w:rsid w:val="00707365"/>
    <w:rsid w:val="0071127F"/>
    <w:rsid w:val="0072498C"/>
    <w:rsid w:val="00732038"/>
    <w:rsid w:val="00744B42"/>
    <w:rsid w:val="00745A90"/>
    <w:rsid w:val="00745E99"/>
    <w:rsid w:val="00747E69"/>
    <w:rsid w:val="00750FD1"/>
    <w:rsid w:val="00756B0F"/>
    <w:rsid w:val="00764712"/>
    <w:rsid w:val="007700CA"/>
    <w:rsid w:val="00773338"/>
    <w:rsid w:val="00775CD1"/>
    <w:rsid w:val="007800E3"/>
    <w:rsid w:val="00781C40"/>
    <w:rsid w:val="00784802"/>
    <w:rsid w:val="00787426"/>
    <w:rsid w:val="00794A20"/>
    <w:rsid w:val="00795626"/>
    <w:rsid w:val="00796890"/>
    <w:rsid w:val="007A0E5B"/>
    <w:rsid w:val="007A4FFF"/>
    <w:rsid w:val="007B1F0F"/>
    <w:rsid w:val="007B27C0"/>
    <w:rsid w:val="007B3ECB"/>
    <w:rsid w:val="007C4E3D"/>
    <w:rsid w:val="007C633E"/>
    <w:rsid w:val="007C6495"/>
    <w:rsid w:val="007D2812"/>
    <w:rsid w:val="007D499D"/>
    <w:rsid w:val="007F4FB7"/>
    <w:rsid w:val="007F73D0"/>
    <w:rsid w:val="008169CC"/>
    <w:rsid w:val="008257B4"/>
    <w:rsid w:val="0082634F"/>
    <w:rsid w:val="00830C24"/>
    <w:rsid w:val="00831DCC"/>
    <w:rsid w:val="00833DB7"/>
    <w:rsid w:val="008342E8"/>
    <w:rsid w:val="00834B76"/>
    <w:rsid w:val="00835F64"/>
    <w:rsid w:val="00846B00"/>
    <w:rsid w:val="008470F5"/>
    <w:rsid w:val="00847D06"/>
    <w:rsid w:val="0085702C"/>
    <w:rsid w:val="008579CE"/>
    <w:rsid w:val="00860078"/>
    <w:rsid w:val="00864495"/>
    <w:rsid w:val="00864BB0"/>
    <w:rsid w:val="0087020C"/>
    <w:rsid w:val="00880AC5"/>
    <w:rsid w:val="008827E9"/>
    <w:rsid w:val="008841A9"/>
    <w:rsid w:val="00885E18"/>
    <w:rsid w:val="0088692C"/>
    <w:rsid w:val="008A1234"/>
    <w:rsid w:val="008A47D8"/>
    <w:rsid w:val="008A4C3D"/>
    <w:rsid w:val="008A5FE9"/>
    <w:rsid w:val="008B4D9A"/>
    <w:rsid w:val="008B60DA"/>
    <w:rsid w:val="008B63E2"/>
    <w:rsid w:val="008B63E4"/>
    <w:rsid w:val="008B6552"/>
    <w:rsid w:val="008B6F69"/>
    <w:rsid w:val="008B7D10"/>
    <w:rsid w:val="008B7F05"/>
    <w:rsid w:val="008C3249"/>
    <w:rsid w:val="008C4A37"/>
    <w:rsid w:val="008D18D4"/>
    <w:rsid w:val="008D5CCA"/>
    <w:rsid w:val="008D6692"/>
    <w:rsid w:val="008D72BA"/>
    <w:rsid w:val="008E2AE7"/>
    <w:rsid w:val="008E300F"/>
    <w:rsid w:val="008E5C99"/>
    <w:rsid w:val="008E5DCA"/>
    <w:rsid w:val="008E74BC"/>
    <w:rsid w:val="008F535B"/>
    <w:rsid w:val="008F60F0"/>
    <w:rsid w:val="009005AF"/>
    <w:rsid w:val="009158C2"/>
    <w:rsid w:val="0092208D"/>
    <w:rsid w:val="009331B3"/>
    <w:rsid w:val="00940716"/>
    <w:rsid w:val="00943CE0"/>
    <w:rsid w:val="00952839"/>
    <w:rsid w:val="00953118"/>
    <w:rsid w:val="00957E20"/>
    <w:rsid w:val="00963A74"/>
    <w:rsid w:val="00963A85"/>
    <w:rsid w:val="00964EB4"/>
    <w:rsid w:val="00975A67"/>
    <w:rsid w:val="00980BFE"/>
    <w:rsid w:val="00981894"/>
    <w:rsid w:val="00982538"/>
    <w:rsid w:val="00990617"/>
    <w:rsid w:val="009918BA"/>
    <w:rsid w:val="0099224C"/>
    <w:rsid w:val="009948AF"/>
    <w:rsid w:val="009A0898"/>
    <w:rsid w:val="009B456C"/>
    <w:rsid w:val="009C2AB8"/>
    <w:rsid w:val="009C7F86"/>
    <w:rsid w:val="009D10BE"/>
    <w:rsid w:val="009D329B"/>
    <w:rsid w:val="009D4B2D"/>
    <w:rsid w:val="009E09CF"/>
    <w:rsid w:val="009E331B"/>
    <w:rsid w:val="009E3351"/>
    <w:rsid w:val="009E61B8"/>
    <w:rsid w:val="009F058A"/>
    <w:rsid w:val="009F1794"/>
    <w:rsid w:val="009F5482"/>
    <w:rsid w:val="009F6C96"/>
    <w:rsid w:val="00A006C0"/>
    <w:rsid w:val="00A011A6"/>
    <w:rsid w:val="00A011B5"/>
    <w:rsid w:val="00A047EE"/>
    <w:rsid w:val="00A0699D"/>
    <w:rsid w:val="00A10CDD"/>
    <w:rsid w:val="00A16C8E"/>
    <w:rsid w:val="00A24C71"/>
    <w:rsid w:val="00A25D70"/>
    <w:rsid w:val="00A2679F"/>
    <w:rsid w:val="00A30EE2"/>
    <w:rsid w:val="00A3437B"/>
    <w:rsid w:val="00A37825"/>
    <w:rsid w:val="00A435ED"/>
    <w:rsid w:val="00A44268"/>
    <w:rsid w:val="00A60AF2"/>
    <w:rsid w:val="00A61E4E"/>
    <w:rsid w:val="00A62EAE"/>
    <w:rsid w:val="00A630BF"/>
    <w:rsid w:val="00A648C3"/>
    <w:rsid w:val="00A667B8"/>
    <w:rsid w:val="00A743BA"/>
    <w:rsid w:val="00A75D31"/>
    <w:rsid w:val="00A83F3B"/>
    <w:rsid w:val="00A96AB8"/>
    <w:rsid w:val="00AA14C6"/>
    <w:rsid w:val="00AA4B4D"/>
    <w:rsid w:val="00AA5915"/>
    <w:rsid w:val="00AA734C"/>
    <w:rsid w:val="00AB17F7"/>
    <w:rsid w:val="00AB450D"/>
    <w:rsid w:val="00AB5426"/>
    <w:rsid w:val="00AC0EEC"/>
    <w:rsid w:val="00AC5F80"/>
    <w:rsid w:val="00AD4D0E"/>
    <w:rsid w:val="00AD5BB6"/>
    <w:rsid w:val="00AE5232"/>
    <w:rsid w:val="00AE61E9"/>
    <w:rsid w:val="00AE7B0A"/>
    <w:rsid w:val="00AF2811"/>
    <w:rsid w:val="00AF5579"/>
    <w:rsid w:val="00AF63EE"/>
    <w:rsid w:val="00B02880"/>
    <w:rsid w:val="00B03898"/>
    <w:rsid w:val="00B05C60"/>
    <w:rsid w:val="00B06723"/>
    <w:rsid w:val="00B07819"/>
    <w:rsid w:val="00B137E8"/>
    <w:rsid w:val="00B13D03"/>
    <w:rsid w:val="00B14F41"/>
    <w:rsid w:val="00B32A71"/>
    <w:rsid w:val="00B32BC6"/>
    <w:rsid w:val="00B32BDB"/>
    <w:rsid w:val="00B3339A"/>
    <w:rsid w:val="00B37F36"/>
    <w:rsid w:val="00B400B2"/>
    <w:rsid w:val="00B4348E"/>
    <w:rsid w:val="00B471D6"/>
    <w:rsid w:val="00B50BAA"/>
    <w:rsid w:val="00B5147D"/>
    <w:rsid w:val="00B5156C"/>
    <w:rsid w:val="00B5237B"/>
    <w:rsid w:val="00B52552"/>
    <w:rsid w:val="00B52672"/>
    <w:rsid w:val="00B5401F"/>
    <w:rsid w:val="00B55759"/>
    <w:rsid w:val="00B57491"/>
    <w:rsid w:val="00B5764A"/>
    <w:rsid w:val="00B63386"/>
    <w:rsid w:val="00B66624"/>
    <w:rsid w:val="00B679F0"/>
    <w:rsid w:val="00B700D9"/>
    <w:rsid w:val="00B70253"/>
    <w:rsid w:val="00B71638"/>
    <w:rsid w:val="00B81C88"/>
    <w:rsid w:val="00B8401D"/>
    <w:rsid w:val="00B87752"/>
    <w:rsid w:val="00B91726"/>
    <w:rsid w:val="00B97872"/>
    <w:rsid w:val="00BA0337"/>
    <w:rsid w:val="00BA180E"/>
    <w:rsid w:val="00BA34E7"/>
    <w:rsid w:val="00BA5AA8"/>
    <w:rsid w:val="00BB1B24"/>
    <w:rsid w:val="00BB2104"/>
    <w:rsid w:val="00BB2E24"/>
    <w:rsid w:val="00BB4D11"/>
    <w:rsid w:val="00BC21C6"/>
    <w:rsid w:val="00BC279C"/>
    <w:rsid w:val="00BC577B"/>
    <w:rsid w:val="00BC5D25"/>
    <w:rsid w:val="00BC6972"/>
    <w:rsid w:val="00BD3CFA"/>
    <w:rsid w:val="00BE2B48"/>
    <w:rsid w:val="00BE6868"/>
    <w:rsid w:val="00BE708D"/>
    <w:rsid w:val="00BF0715"/>
    <w:rsid w:val="00BF32EE"/>
    <w:rsid w:val="00C01172"/>
    <w:rsid w:val="00C0354B"/>
    <w:rsid w:val="00C05353"/>
    <w:rsid w:val="00C06CAB"/>
    <w:rsid w:val="00C1500A"/>
    <w:rsid w:val="00C21EED"/>
    <w:rsid w:val="00C3029E"/>
    <w:rsid w:val="00C43F70"/>
    <w:rsid w:val="00C5196E"/>
    <w:rsid w:val="00C51FF3"/>
    <w:rsid w:val="00C561B5"/>
    <w:rsid w:val="00C67FA8"/>
    <w:rsid w:val="00C72A68"/>
    <w:rsid w:val="00C76963"/>
    <w:rsid w:val="00C83371"/>
    <w:rsid w:val="00C854C8"/>
    <w:rsid w:val="00C86C3D"/>
    <w:rsid w:val="00C91B4C"/>
    <w:rsid w:val="00C9286F"/>
    <w:rsid w:val="00C941BF"/>
    <w:rsid w:val="00C95F9A"/>
    <w:rsid w:val="00CA1CC8"/>
    <w:rsid w:val="00CA39E5"/>
    <w:rsid w:val="00CA4E6F"/>
    <w:rsid w:val="00CA5707"/>
    <w:rsid w:val="00CA648E"/>
    <w:rsid w:val="00CC0C71"/>
    <w:rsid w:val="00CC1797"/>
    <w:rsid w:val="00CC21E0"/>
    <w:rsid w:val="00CC2EBC"/>
    <w:rsid w:val="00CC7260"/>
    <w:rsid w:val="00CC7BF6"/>
    <w:rsid w:val="00CD13E8"/>
    <w:rsid w:val="00CD2CA6"/>
    <w:rsid w:val="00CD3E28"/>
    <w:rsid w:val="00CE2181"/>
    <w:rsid w:val="00CE756A"/>
    <w:rsid w:val="00CF2037"/>
    <w:rsid w:val="00CF66C8"/>
    <w:rsid w:val="00D049F0"/>
    <w:rsid w:val="00D109BA"/>
    <w:rsid w:val="00D15599"/>
    <w:rsid w:val="00D2421C"/>
    <w:rsid w:val="00D27CF6"/>
    <w:rsid w:val="00D32F10"/>
    <w:rsid w:val="00D33A16"/>
    <w:rsid w:val="00D42A2B"/>
    <w:rsid w:val="00D5519F"/>
    <w:rsid w:val="00D56161"/>
    <w:rsid w:val="00D56C5D"/>
    <w:rsid w:val="00D60567"/>
    <w:rsid w:val="00D64A5F"/>
    <w:rsid w:val="00D64C0E"/>
    <w:rsid w:val="00D64DBA"/>
    <w:rsid w:val="00D72478"/>
    <w:rsid w:val="00D76D81"/>
    <w:rsid w:val="00D81144"/>
    <w:rsid w:val="00D84F4A"/>
    <w:rsid w:val="00D865B1"/>
    <w:rsid w:val="00D91FAB"/>
    <w:rsid w:val="00D93297"/>
    <w:rsid w:val="00D972AF"/>
    <w:rsid w:val="00DA64AC"/>
    <w:rsid w:val="00DB0CE9"/>
    <w:rsid w:val="00DB1990"/>
    <w:rsid w:val="00DC01E5"/>
    <w:rsid w:val="00DC15BB"/>
    <w:rsid w:val="00DC6D66"/>
    <w:rsid w:val="00DD04E9"/>
    <w:rsid w:val="00DD25C7"/>
    <w:rsid w:val="00DD32B8"/>
    <w:rsid w:val="00DD5D87"/>
    <w:rsid w:val="00DE21C3"/>
    <w:rsid w:val="00DF07E9"/>
    <w:rsid w:val="00DF0BFC"/>
    <w:rsid w:val="00DF15D9"/>
    <w:rsid w:val="00DF3568"/>
    <w:rsid w:val="00DF4A0E"/>
    <w:rsid w:val="00DF546D"/>
    <w:rsid w:val="00E006BE"/>
    <w:rsid w:val="00E02472"/>
    <w:rsid w:val="00E032E8"/>
    <w:rsid w:val="00E15A20"/>
    <w:rsid w:val="00E24CCA"/>
    <w:rsid w:val="00E25190"/>
    <w:rsid w:val="00E27E57"/>
    <w:rsid w:val="00E30832"/>
    <w:rsid w:val="00E331DA"/>
    <w:rsid w:val="00E42F2C"/>
    <w:rsid w:val="00E50CC5"/>
    <w:rsid w:val="00E51397"/>
    <w:rsid w:val="00E53CF9"/>
    <w:rsid w:val="00E542FF"/>
    <w:rsid w:val="00E567BD"/>
    <w:rsid w:val="00E65DCF"/>
    <w:rsid w:val="00E84EB2"/>
    <w:rsid w:val="00E86752"/>
    <w:rsid w:val="00E879F1"/>
    <w:rsid w:val="00E95C0A"/>
    <w:rsid w:val="00EA45FB"/>
    <w:rsid w:val="00EA4BEF"/>
    <w:rsid w:val="00EA4C7E"/>
    <w:rsid w:val="00EA6BFB"/>
    <w:rsid w:val="00EB19DC"/>
    <w:rsid w:val="00EC6931"/>
    <w:rsid w:val="00EC799F"/>
    <w:rsid w:val="00ED32CE"/>
    <w:rsid w:val="00EE0DAA"/>
    <w:rsid w:val="00EE1344"/>
    <w:rsid w:val="00EE1731"/>
    <w:rsid w:val="00EE3284"/>
    <w:rsid w:val="00EE5AA1"/>
    <w:rsid w:val="00EF5162"/>
    <w:rsid w:val="00F056EA"/>
    <w:rsid w:val="00F05C21"/>
    <w:rsid w:val="00F162D1"/>
    <w:rsid w:val="00F214C8"/>
    <w:rsid w:val="00F222F6"/>
    <w:rsid w:val="00F23087"/>
    <w:rsid w:val="00F2623F"/>
    <w:rsid w:val="00F33E17"/>
    <w:rsid w:val="00F35572"/>
    <w:rsid w:val="00F36B0D"/>
    <w:rsid w:val="00F36C61"/>
    <w:rsid w:val="00F41345"/>
    <w:rsid w:val="00F4551E"/>
    <w:rsid w:val="00F53BD8"/>
    <w:rsid w:val="00F6100E"/>
    <w:rsid w:val="00F6197E"/>
    <w:rsid w:val="00F64442"/>
    <w:rsid w:val="00F66885"/>
    <w:rsid w:val="00F70785"/>
    <w:rsid w:val="00F737EB"/>
    <w:rsid w:val="00F76ED1"/>
    <w:rsid w:val="00F77DF2"/>
    <w:rsid w:val="00F818F5"/>
    <w:rsid w:val="00F87244"/>
    <w:rsid w:val="00F95E4D"/>
    <w:rsid w:val="00F95EB6"/>
    <w:rsid w:val="00FA178A"/>
    <w:rsid w:val="00FA37FB"/>
    <w:rsid w:val="00FA6DA7"/>
    <w:rsid w:val="00FB76C7"/>
    <w:rsid w:val="00FC1A0A"/>
    <w:rsid w:val="00FC2A2E"/>
    <w:rsid w:val="00FC3AE8"/>
    <w:rsid w:val="00FC4DB5"/>
    <w:rsid w:val="00FD5619"/>
    <w:rsid w:val="00FE1B66"/>
    <w:rsid w:val="00FF06BF"/>
    <w:rsid w:val="00FF1603"/>
    <w:rsid w:val="00FF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C3AE8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C3AE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C3AE8"/>
    <w:rPr>
      <w:rFonts w:eastAsia="Times New Roman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FC3AE8"/>
  </w:style>
  <w:style w:type="table" w:styleId="Reetkatablice">
    <w:name w:val="Table Grid"/>
    <w:basedOn w:val="Obinatablica"/>
    <w:uiPriority w:val="39"/>
    <w:rsid w:val="00FC3AE8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FC3AE8"/>
    <w:pPr>
      <w:spacing w:after="80"/>
    </w:pPr>
    <w:rPr>
      <w:rFonts w:ascii="Calibri" w:hAnsi="Calibri" w:cs="Times New Roman" w:eastAsiaTheme="minorEastAsia"/>
      <w:sz w:val="22"/>
    </w:rPr>
  </w:style>
  <w:style w:type="paragraph" w:styleId="Podnoje">
    <w:name w:val="footer"/>
    <w:basedOn w:val="Normal"/>
    <w:link w:val="PodnojeChar"/>
    <w:uiPriority w:val="99"/>
    <w:unhideWhenUsed/>
    <w:rsid w:val="00FF06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06BF"/>
    <w:rPr>
      <w:rFonts w:eastAsia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06B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F06BF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6E520C"/>
    <w:pPr>
      <w:overflowPunct/>
      <w:autoSpaceDE/>
      <w:autoSpaceDN/>
      <w:adjustRightInd/>
      <w:spacing w:after="80"/>
      <w:ind w:left="720"/>
      <w:contextualSpacing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Standard" w:customStyle="true">
    <w:name w:val="Standard"/>
    <w:rsid w:val="006E520C"/>
    <w:pPr>
      <w:widowControl w:val="false"/>
      <w:suppressAutoHyphens/>
      <w:autoSpaceDN w:val="false"/>
      <w:spacing w:after="200" w:line="276" w:lineRule="auto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5848"/>
    <w:pPr>
      <w:numPr>
        <w:ilvl w:val="1"/>
      </w:numPr>
      <w:overflowPunct/>
      <w:autoSpaceDE/>
      <w:autoSpaceDN/>
      <w:adjustRightInd/>
      <w:spacing w:after="160" w:line="254" w:lineRule="auto"/>
      <w:textAlignment w:val="auto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125848"/>
    <w:rPr>
      <w:rFonts w:asciiTheme="majorHAnsi" w:hAnsiTheme="majorHAnsi" w:eastAsiaTheme="majorEastAsia" w:cstheme="majorBidi"/>
      <w:i/>
      <w:iCs/>
      <w:color w:val="4F81BD" w:themeColor="accent1"/>
      <w:spacing w:val="15"/>
      <w:szCs w:val="24"/>
    </w:rPr>
  </w:style>
  <w:style w:type="paragraph" w:styleId="Tekstfusnote">
    <w:name w:val="footnote text"/>
    <w:basedOn w:val="Normal"/>
    <w:link w:val="TekstfusnoteChar"/>
    <w:uiPriority w:val="99"/>
    <w:semiHidden/>
    <w:rsid w:val="00194058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94058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194058"/>
    <w:rPr>
      <w:rFonts w:cs="Times New Roman"/>
      <w:vertAlign w:val="superscript"/>
    </w:rPr>
  </w:style>
  <w:style w:type="paragraph" w:styleId="Default" w:customStyle="true">
    <w:name w:val="Default"/>
    <w:rsid w:val="003268E4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846B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6B00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6B00"/>
    <w:rPr>
      <w:rFonts w:ascii="Arial" w:hAnsi="Arial" w:cs="Arial"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6B00"/>
    <w:rPr>
      <w:rFonts w:ascii="Arial" w:hAnsi="Arial" w:cs="Arial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6B00"/>
    <w:rPr>
      <w:rFonts w:ascii="Arial" w:hAnsi="Arial" w:cs="Arial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AE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3A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3AE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C3AE8"/>
  </w:style>
  <w:style w:styleId="Reetkatablice" w:type="table">
    <w:name w:val="Table Grid"/>
    <w:basedOn w:val="Obinatablica"/>
    <w:uiPriority w:val="39"/>
    <w:rsid w:val="00FC3AE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FC3AE8"/>
    <w:pPr>
      <w:spacing w:after="80"/>
    </w:pPr>
    <w:rPr>
      <w:rFonts w:ascii="Calibri" w:cs="Times New Roman" w:eastAsiaTheme="minorEastAsia" w:hAnsi="Calibri"/>
      <w:sz w:val="22"/>
    </w:rPr>
  </w:style>
  <w:style w:styleId="Podnoje" w:type="paragraph">
    <w:name w:val="footer"/>
    <w:basedOn w:val="Normal"/>
    <w:link w:val="PodnojeChar"/>
    <w:uiPriority w:val="99"/>
    <w:unhideWhenUsed/>
    <w:rsid w:val="00FF06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06BF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06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06B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E520C"/>
    <w:pPr>
      <w:overflowPunct/>
      <w:autoSpaceDE/>
      <w:autoSpaceDN/>
      <w:adjustRightInd/>
      <w:spacing w:after="80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6E520C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Cs w:val="24"/>
      <w:lang w:bidi="hi-IN" w:eastAsia="zh-CN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848"/>
    <w:pPr>
      <w:numPr>
        <w:ilvl w:val="1"/>
      </w:numPr>
      <w:overflowPunct/>
      <w:autoSpaceDE/>
      <w:autoSpaceDN/>
      <w:adjustRightInd/>
      <w:spacing w:after="160" w:line="254" w:lineRule="auto"/>
      <w:textAlignment w:val="auto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125848"/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</w:rPr>
  </w:style>
  <w:style w:styleId="Tekstfusnote" w:type="paragraph">
    <w:name w:val="footnote text"/>
    <w:basedOn w:val="Normal"/>
    <w:link w:val="TekstfusnoteChar"/>
    <w:uiPriority w:val="99"/>
    <w:semiHidden/>
    <w:rsid w:val="00194058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94058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94058"/>
    <w:rPr>
      <w:rFonts w:cs="Times New Roman"/>
      <w:vertAlign w:val="superscript"/>
    </w:rPr>
  </w:style>
  <w:style w:customStyle="1" w:styleId="Default" w:type="paragraph">
    <w:name w:val="Default"/>
    <w:rsid w:val="003268E4"/>
    <w:pPr>
      <w:autoSpaceDE w:val="0"/>
      <w:autoSpaceDN w:val="0"/>
      <w:adjustRightInd w:val="0"/>
    </w:pPr>
    <w:rPr>
      <w:rFonts w:ascii="Calibri" w:cs="Calibri" w:hAnsi="Calibri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B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B00"/>
    <w:rPr>
      <w:rFonts w:ascii="Arial" w:cs="Arial" w:hAnsi="Arial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B00"/>
    <w:rPr>
      <w:rFonts w:ascii="Arial" w:cs="Arial" w:hAnsi="Arial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B00"/>
    <w:rPr>
      <w:rFonts w:ascii="Arial" w:cs="Arial" w:hAnsi="Arial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93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54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9865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291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901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160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65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230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05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listopada 2021.</izvorni_sadrzaj>
    <derivirana_varijabla naziv="DomainObject.PlaniraniZavrsetakDatum_1">11. listopada 2021.</derivirana_varijabla>
  </DomainObject.PlaniraniZavrsetakDatum>
  <DomainObject.PlaniraniPocetakDatum>
    <izvorni_sadrzaj>11. listopada 2021.</izvorni_sadrzaj>
    <derivirana_varijabla naziv="DomainObject.PlaniraniPocetakDatum_1">11. listopada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11:40</izvorni_sadrzaj>
    <derivirana_varijabla naziv="DomainObject.PlaniraniPocetakVrijeme_1">11:40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2021.</izvorni_sadrzaj>
    <derivirana_varijabla naziv="DomainObject.Zapisnik.DatumKreiranja_1">11.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St-154/2021-26</izvorni_sadrzaj>
    <derivirana_varijabla naziv="DomainObject.Zapisnik.Oznaka_1">St-154/2021-26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2021.</izvorni_sadrzaj>
    <derivirana_varijabla naziv="DomainObject.Predmet.DatumOsnivanja_1">19.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St-154/2021</izvorni_sadrzaj>
    <derivirana_varijabla naziv="DomainObject.Predmet.OznakaBroj_1">St-154/2021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INSTITUT d.d.</izvorni_sadrzaj>
    <derivirana_varijabla naziv="DomainObject.Predmet.ProtustrankaFormated_1">  Likvidacijska masa iza INSTITUT d.d.</derivirana_varijabla>
  </DomainObject.Predmet.ProtustrankaFormated>
  <DomainObject.Predmet.ProtustrankaFormatedOIB>
    <izvorni_sadrzaj>  Likvidacijska masa iza INSTITUT d.d., OIB 00000000001</izvorni_sadrzaj>
    <derivirana_varijabla naziv="DomainObject.Predmet.ProtustrankaFormatedOIB_1">  Likvidacijska masa iza INSTITUT d.d., OIB 00000000001</derivirana_varijabla>
  </DomainObject.Predmet.ProtustrankaFormatedOIB>
  <DomainObject.Predmet.ProtustrankaFormatedWithAdress>
    <izvorni_sadrzaj> Likvidacijska masa iza INSTITUT d.d., Mala Švarča 155, 47000 Karlovac</izvorni_sadrzaj>
    <derivirana_varijabla naziv="DomainObject.Predmet.ProtustrankaFormatedWithAdress_1"> Likvidacijska masa iza INSTITUT d.d., Mala Švarča 155, 47000 Karlovac</derivirana_varijabla>
  </DomainObject.Predmet.ProtustrankaFormatedWithAdress>
  <DomainObject.Predmet.ProtustrankaFormatedWithAdressOIB>
    <izvorni_sadrzaj> Likvidacijska masa iza INSTITUT d.d., OIB 00000000001, Mala Švarča 155, 47000 Karlovac</izvorni_sadrzaj>
    <derivirana_varijabla naziv="DomainObject.Predmet.ProtustrankaFormatedWithAdressOIB_1"> Likvidacijska masa iza INSTITUT d.d., OIB 00000000001, Mala Švarča 155, 47000 Karlovac</derivirana_varijabla>
  </DomainObject.Predmet.ProtustrankaFormatedWithAdressOIB>
  <DomainObject.Predmet.ProtustrankaWithAdress>
    <izvorni_sadrzaj>Likvidacijska masa iza INSTITUT d.d. Mala Švarča 155, 47000 Karlovac</izvorni_sadrzaj>
    <derivirana_varijabla naziv="DomainObject.Predmet.ProtustrankaWithAdress_1">Likvidacijska masa iza INSTITUT d.d. Mala Švarča 155, 47000 Karlovac</derivirana_varijabla>
  </DomainObject.Predmet.ProtustrankaWithAdress>
  <DomainObject.Predmet.ProtustrankaWithAdressOIB>
    <izvorni_sadrzaj>Likvidacijska masa iza INSTITUT d.d., OIB 00000000001, Mala Švarča 155, 47000 Karlovac</izvorni_sadrzaj>
    <derivirana_varijabla naziv="DomainObject.Predmet.ProtustrankaWithAdressOIB_1">Likvidacijska masa iza INSTITUT d.d., OIB 00000000001, Mala Švarča 155, 47000 Karlovac</derivirana_varijabla>
  </DomainObject.Predmet.ProtustrankaWithAdressOIB>
  <DomainObject.Predmet.ProtustrankaNazivFormated>
    <izvorni_sadrzaj>Likvidacijska masa iza INSTITUT d.d.</izvorni_sadrzaj>
    <derivirana_varijabla naziv="DomainObject.Predmet.ProtustrankaNazivFormated_1">Likvidacijska masa iza INSTITUT d.d.</derivirana_varijabla>
  </DomainObject.Predmet.ProtustrankaNazivFormated>
  <DomainObject.Predmet.ProtustrankaNazivFormatedOIB>
    <izvorni_sadrzaj>Likvidacijska masa iza INSTITUT d.d., OIB 00000000001</izvorni_sadrzaj>
    <derivirana_varijabla naziv="DomainObject.Predmet.ProtustrankaNazivFormatedOIB_1">Likvidacijska masa iza INSTITUT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Anamaria Ivanković</izvorni_sadrzaj>
    <derivirana_varijabla naziv="DomainObject.Predmet.StrankaFormated_1">  Anamaria Ivanković</derivirana_varijabla>
  </DomainObject.Predmet.StrankaFormated>
  <DomainObject.Predmet.StrankaFormatedOIB>
    <izvorni_sadrzaj>  Anamaria Ivanković, OIB 26902318451</izvorni_sadrzaj>
    <derivirana_varijabla naziv="DomainObject.Predmet.StrankaFormatedOIB_1">  Anamaria Ivanković, OIB 26902318451</derivirana_varijabla>
  </DomainObject.Predmet.StrankaFormatedOIB>
  <DomainObject.Predmet.StrankaFormatedWithAdress>
    <izvorni_sadrzaj> Anamaria Ivanković, Britanski Trg 10, 10000 Zagreb</izvorni_sadrzaj>
    <derivirana_varijabla naziv="DomainObject.Predmet.StrankaFormatedWithAdress_1"> Anamaria Ivanković, Britanski Trg 10, 10000 Zagreb</derivirana_varijabla>
  </DomainObject.Predmet.StrankaFormatedWithAdress>
  <DomainObject.Predmet.StrankaFormatedWithAdressOIB>
    <izvorni_sadrzaj> Anamaria Ivanković, OIB 26902318451, Britanski Trg 10, 10000 Zagreb</izvorni_sadrzaj>
    <derivirana_varijabla naziv="DomainObject.Predmet.StrankaFormatedWithAdressOIB_1"> Anamaria Ivanković, OIB 26902318451, Britanski Trg 10, 10000 Zagreb</derivirana_varijabla>
  </DomainObject.Predmet.StrankaFormatedWithAdressOIB>
  <DomainObject.Predmet.StrankaWithAdress>
    <izvorni_sadrzaj>Anamaria Ivanković Britanski Trg 10,10000 Zagreb</izvorni_sadrzaj>
    <derivirana_varijabla naziv="DomainObject.Predmet.StrankaWithAdress_1">Anamaria Ivanković Britanski Trg 10,10000 Zagreb</derivirana_varijabla>
  </DomainObject.Predmet.StrankaWithAdress>
  <DomainObject.Predmet.StrankaWithAdressOIB>
    <izvorni_sadrzaj>Anamaria Ivanković, OIB 26902318451, Britanski Trg 10,10000 Zagreb</izvorni_sadrzaj>
    <derivirana_varijabla naziv="DomainObject.Predmet.StrankaWithAdressOIB_1">Anamaria Ivanković, OIB 26902318451, Britanski Trg 10,10000 Zagreb</derivirana_varijabla>
  </DomainObject.Predmet.StrankaWithAdressOIB>
  <DomainObject.Predmet.StrankaNazivFormated>
    <izvorni_sadrzaj>Anamaria Ivanković</izvorni_sadrzaj>
    <derivirana_varijabla naziv="DomainObject.Predmet.StrankaNazivFormated_1">Anamaria Ivanković</derivirana_varijabla>
  </DomainObject.Predmet.StrankaNazivFormated>
  <DomainObject.Predmet.StrankaNazivFormatedOIB>
    <izvorni_sadrzaj>Anamaria Ivanković, OIB 26902318451</izvorni_sadrzaj>
    <derivirana_varijabla naziv="DomainObject.Predmet.StrankaNazivFormatedOIB_1">Anamaria Ivanković, OIB 26902318451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Anamaria Ivanković</item>
    </izvorni_sadrzaj>
    <derivirana_varijabla naziv="DomainObject.Predmet.StrankaListFormated_1">
      <item>Anamaria Ivanković</item>
    </derivirana_varijabla>
  </DomainObject.Predmet.StrankaListFormated>
  <DomainObject.Predmet.StrankaListFormatedOIB>
    <izvorni_sadrzaj>
      <item>Anamaria Ivanković, OIB 26902318451</item>
    </izvorni_sadrzaj>
    <derivirana_varijabla naziv="DomainObject.Predmet.StrankaListFormatedOIB_1">
      <item>Anamaria Ivanković, OIB 26902318451</item>
    </derivirana_varijabla>
  </DomainObject.Predmet.StrankaListFormatedOIB>
  <DomainObject.Predmet.StrankaListFormatedWithAdress>
    <izvorni_sadrzaj>
      <item>Anamaria Ivanković, Britanski Trg 10, 10000 Zagreb</item>
    </izvorni_sadrzaj>
    <derivirana_varijabla naziv="DomainObject.Predmet.StrankaListFormatedWithAdress_1">
      <item>Anamaria Ivanković, Britanski Trg 10, 10000 Zagreb</item>
    </derivirana_varijabla>
  </DomainObject.Predmet.StrankaListFormatedWithAdress>
  <DomainObject.Predmet.StrankaListFormatedWithAdressOIB>
    <izvorni_sadrzaj>
      <item>Anamaria Ivanković, OIB 26902318451, Britanski Trg 10, 10000 Zagreb</item>
    </izvorni_sadrzaj>
    <derivirana_varijabla naziv="DomainObject.Predmet.StrankaListFormatedWithAdressOIB_1">
      <item>Anamaria Ivanković, OIB 26902318451, Britanski Trg 10, 10000 Zagreb</item>
    </derivirana_varijabla>
  </DomainObject.Predmet.StrankaListFormatedWithAdressOIB>
  <DomainObject.Predmet.StrankaListNazivFormated>
    <izvorni_sadrzaj>
      <item>Anamaria Ivanković</item>
    </izvorni_sadrzaj>
    <derivirana_varijabla naziv="DomainObject.Predmet.StrankaListNazivFormated_1">
      <item>Anamaria Ivanković</item>
    </derivirana_varijabla>
  </DomainObject.Predmet.StrankaListNazivFormated>
  <DomainObject.Predmet.StrankaListNazivFormatedOIB>
    <izvorni_sadrzaj>
      <item>Anamaria Ivanković, OIB 26902318451</item>
    </izvorni_sadrzaj>
    <derivirana_varijabla naziv="DomainObject.Predmet.StrankaListNazivFormatedOIB_1">
      <item>Anamaria Ivanković, OIB 26902318451</item>
    </derivirana_varijabla>
  </DomainObject.Predmet.StrankaListNazivFormatedOIB>
  <DomainObject.Predmet.ProtuStrankaListFormated>
    <izvorni_sadrzaj>
      <item>Likvidacijska masa iza INSTITUT d.d.</item>
    </izvorni_sadrzaj>
    <derivirana_varijabla naziv="DomainObject.Predmet.ProtuStrankaListFormated_1">
      <item>Likvidacijska masa iza INSTITUT d.d.</item>
    </derivirana_varijabla>
  </DomainObject.Predmet.ProtuStrankaListFormated>
  <DomainObject.Predmet.ProtuStrankaListFormatedOIB>
    <izvorni_sadrzaj>
      <item>Likvidacijska masa iza INSTITUT d.d., OIB 00000000001</item>
    </izvorni_sadrzaj>
    <derivirana_varijabla naziv="DomainObject.Predmet.ProtuStrankaListFormatedOIB_1">
      <item>Likvidacijska masa iza INSTITUT d.d., OIB 00000000001</item>
    </derivirana_varijabla>
  </DomainObject.Predmet.ProtuStrankaListFormatedOIB>
  <DomainObject.Predmet.ProtuStrankaListFormatedWithAdress>
    <izvorni_sadrzaj>
      <item>Likvidacijska masa iza INSTITUT d.d., Mala Švarča 155, 47000 Karlovac</item>
    </izvorni_sadrzaj>
    <derivirana_varijabla naziv="DomainObject.Predmet.ProtuStrankaListFormatedWithAdress_1">
      <item>Likvidacijska masa iza INSTITUT d.d., Mala Švarča 155, 47000 Karlovac</item>
    </derivirana_varijabla>
  </DomainObject.Predmet.ProtuStrankaListFormatedWithAdress>
  <DomainObject.Predmet.ProtuStrankaListFormatedWithAdressOIB>
    <izvorni_sadrzaj>
      <item>Likvidacijska masa iza INSTITUT d.d., OIB 00000000001, Mala Švarča 155, 47000 Karlovac</item>
    </izvorni_sadrzaj>
    <derivirana_varijabla naziv="DomainObject.Predmet.ProtuStrankaListFormatedWithAdressOIB_1">
      <item>Likvidacijska masa iza INSTITUT d.d., OIB 00000000001, Mala Švarča 155, 47000 Karlovac</item>
    </derivirana_varijabla>
  </DomainObject.Predmet.ProtuStrankaListFormatedWithAdressOIB>
  <DomainObject.Predmet.ProtuStrankaListNazivFormated>
    <izvorni_sadrzaj>
      <item>Likvidacijska masa iza INSTITUT d.d.</item>
    </izvorni_sadrzaj>
    <derivirana_varijabla naziv="DomainObject.Predmet.ProtuStrankaListNazivFormated_1">
      <item>Likvidacijska masa iza INSTITUT d.d.</item>
    </derivirana_varijabla>
  </DomainObject.Predmet.ProtuStrankaListNazivFormated>
  <DomainObject.Predmet.ProtuStrankaListNazivFormatedOIB>
    <izvorni_sadrzaj>
      <item>Likvidacijska masa iza INSTITUT d.d., OIB 00000000001</item>
    </izvorni_sadrzaj>
    <derivirana_varijabla naziv="DomainObject.Predmet.ProtuStrankaListNazivFormatedOIB_1">
      <item>Likvidacijska masa iza INSTITUT d.d.,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2021.</izvorni_sadrzaj>
    <derivirana_varijabla naziv="DomainObject.Datum_1">11. listopada 2021.</derivirana_varijabla>
  </DomainObject.Datum>
  <DomainObject.PoslovniBrojDokumenta>
    <izvorni_sadrzaj>St-154/2021-26</izvorni_sadrzaj>
    <derivirana_varijabla naziv="DomainObject.PoslovniBrojDokumenta_1">St-154/2021-26</derivirana_varijabla>
  </DomainObject.PoslovniBrojDokumenta>
  <DomainObject.Predmet.StrankaIDrugi>
    <izvorni_sadrzaj>Anamaria Ivanković</izvorni_sadrzaj>
    <derivirana_varijabla naziv="DomainObject.Predmet.StrankaIDrugi_1">Anamaria Ivanković</derivirana_varijabla>
  </DomainObject.Predmet.StrankaIDrugi>
  <DomainObject.Predmet.ProtustrankaIDrugi>
    <izvorni_sadrzaj>Likvidacijska masa iza INSTITUT d.d.</izvorni_sadrzaj>
    <derivirana_varijabla naziv="DomainObject.Predmet.ProtustrankaIDrugi_1">Likvidacijska masa iza INSTITUT d.d.</derivirana_varijabla>
  </DomainObject.Predmet.ProtustrankaIDrugi>
  <DomainObject.Predmet.StrankaIDrugiAdressOIB>
    <izvorni_sadrzaj>Anamaria Ivanković, OIB 26902318451, Britanski Trg 10, 10000 Zagreb</izvorni_sadrzaj>
    <derivirana_varijabla naziv="DomainObject.Predmet.StrankaIDrugiAdressOIB_1">Anamaria Ivanković, OIB 26902318451, Britanski Trg 10, 10000 Zagreb</derivirana_varijabla>
  </DomainObject.Predmet.StrankaIDrugiAdressOIB>
  <DomainObject.Predmet.ProtustrankaIDrugiAdressOIB>
    <izvorni_sadrzaj>Likvidacijska masa iza INSTITUT d.d., OIB 00000000001, Mala Švarča 155, 47000 Karlovac</izvorni_sadrzaj>
    <derivirana_varijabla naziv="DomainObject.Predmet.ProtustrankaIDrugiAdressOIB_1">Likvidacijska masa iza INSTITUT d.d., OIB 00000000001,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Anamaria Ivanković</item>
      <item>Likvidacijska masa iza INSTITUT d.d.</item>
    </izvorni_sadrzaj>
    <derivirana_varijabla naziv="DomainObject.Predmet.SudioniciListNaziv_1">
      <item>Anamaria Ivanković</item>
      <item>Likvidacijska masa iza INSTITUT d.d.</item>
    </derivirana_varijabla>
  </DomainObject.Predmet.SudioniciListNaziv>
  <DomainObject.Predmet.SudioniciListAdressOIB>
    <izvorni_sadrzaj>
      <item>Anamaria Ivanković, OIB 26902318451, Britanski Trg 10,10000 Zagreb</item>
      <item>Likvidacijska masa iza INSTITUT d.d., OIB 00000000001, Mala Švarča 155,47000 Karlovac</item>
    </izvorni_sadrzaj>
    <derivirana_varijabla naziv="DomainObject.Predmet.SudioniciListAdressOIB_1">
      <item>Anamaria Ivanković, OIB 26902318451, Britanski Trg 10,10000 Zagreb</item>
      <item>Likvidacijska masa iza INSTITUT d.d., OIB 00000000001, Mala Švarča 155,47000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26902318451</item>
      <item>, OIB 00000000001</item>
    </izvorni_sadrzaj>
    <derivirana_varijabla naziv="DomainObject.Predmet.SudioniciListNazivOIB_1">
      <item>, OIB 26902318451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2021.</izvorni_sadrzaj>
    <derivirana_varijabla naziv="DomainObject.Predmet.DatumPocetkaProcesa_1">19.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E81BD7-08B0-45D2-9FFE-507D83BF56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192</properties:Words>
  <properties:Characters>1134</properties:Characters>
  <properties:Lines>55</properties:Lines>
  <properties:Paragraphs>28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2021-10-11T08:17:00Z</dcterms:created>
  <dc:creator>Maja Hajtek</dc:creator>
  <cp:lastModifiedBy>Maja Hajtek</cp:lastModifiedBy>
  <cp:lastPrinted>2021-10-11T10:58:00Z</cp:lastPrinted>
  <dcterms:modified xmlns:xsi="http://www.w3.org/2001/XMLSchema-instance" xsi:type="dcterms:W3CDTF">2021-10-11T10:59:00Z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St-154/2021-26 / Zapisnik - Ispitno ročište (ZAPISNIK - ispitno i izvještajno ročište - 11.10.2021. - 11,40 h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